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92" w:rsidRDefault="004A3092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Pr="003542E4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</w:p>
    <w:p w:rsidR="004A3092" w:rsidRDefault="004A3092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4A3092" w:rsidRPr="00C84BB9" w:rsidRDefault="004A3092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4A3092" w:rsidRDefault="004A3092" w:rsidP="00E3156F">
      <w:pPr>
        <w:ind w:firstLine="6120"/>
        <w:rPr>
          <w:sz w:val="24"/>
          <w:szCs w:val="24"/>
        </w:rPr>
      </w:pPr>
      <w:r>
        <w:rPr>
          <w:sz w:val="24"/>
          <w:szCs w:val="24"/>
        </w:rPr>
        <w:t xml:space="preserve">nr. __ </w:t>
      </w:r>
      <w:r w:rsidRPr="00C84BB9">
        <w:rPr>
          <w:sz w:val="24"/>
          <w:szCs w:val="24"/>
        </w:rPr>
        <w:t>din</w:t>
      </w:r>
      <w:r>
        <w:rPr>
          <w:sz w:val="24"/>
          <w:szCs w:val="24"/>
        </w:rPr>
        <w:t xml:space="preserve"> ______</w:t>
      </w:r>
      <w:r w:rsidRPr="00C84BB9">
        <w:rPr>
          <w:sz w:val="24"/>
          <w:szCs w:val="24"/>
        </w:rPr>
        <w:t>20</w:t>
      </w:r>
      <w:r>
        <w:rPr>
          <w:sz w:val="24"/>
          <w:szCs w:val="24"/>
        </w:rPr>
        <w:t>18</w:t>
      </w:r>
    </w:p>
    <w:p w:rsidR="004A3092" w:rsidRPr="00A10455" w:rsidRDefault="004A3092" w:rsidP="00A10455"/>
    <w:p w:rsidR="004A3092" w:rsidRPr="00C84BB9" w:rsidRDefault="004A3092" w:rsidP="00EB7006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Mijloacele financiare prevăzute</w:t>
      </w:r>
      <w:r w:rsidRPr="00C84BB9">
        <w:rPr>
          <w:sz w:val="24"/>
          <w:szCs w:val="24"/>
        </w:rPr>
        <w:t xml:space="preserve"> pentru reparaţia capitală</w:t>
      </w:r>
    </w:p>
    <w:p w:rsidR="004A3092" w:rsidRDefault="004A3092" w:rsidP="00EB7006">
      <w:pPr>
        <w:jc w:val="center"/>
        <w:rPr>
          <w:b/>
          <w:bCs/>
          <w:sz w:val="24"/>
          <w:szCs w:val="24"/>
        </w:rPr>
      </w:pPr>
      <w:r w:rsidRPr="00C84BB9">
        <w:rPr>
          <w:b/>
          <w:bCs/>
          <w:sz w:val="24"/>
          <w:szCs w:val="24"/>
        </w:rPr>
        <w:t xml:space="preserve"> a  </w:t>
      </w:r>
      <w:r>
        <w:rPr>
          <w:b/>
          <w:bCs/>
          <w:sz w:val="24"/>
          <w:szCs w:val="24"/>
        </w:rPr>
        <w:t xml:space="preserve">şcolilor sportive </w:t>
      </w:r>
      <w:r w:rsidRPr="00C84BB9">
        <w:rPr>
          <w:b/>
          <w:bCs/>
          <w:sz w:val="24"/>
          <w:szCs w:val="24"/>
        </w:rPr>
        <w:t>pe anul 201</w:t>
      </w:r>
      <w:r>
        <w:rPr>
          <w:b/>
          <w:bCs/>
          <w:sz w:val="24"/>
          <w:szCs w:val="24"/>
        </w:rPr>
        <w:t xml:space="preserve">8 </w:t>
      </w:r>
    </w:p>
    <w:p w:rsidR="004A3092" w:rsidRPr="00C84BB9" w:rsidRDefault="004A3092" w:rsidP="00EB7006">
      <w:pPr>
        <w:jc w:val="center"/>
        <w:rPr>
          <w:b/>
          <w:bCs/>
          <w:sz w:val="24"/>
          <w:szCs w:val="24"/>
        </w:rPr>
      </w:pPr>
    </w:p>
    <w:tbl>
      <w:tblPr>
        <w:tblW w:w="10187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644"/>
        <w:gridCol w:w="3042"/>
        <w:gridCol w:w="1134"/>
        <w:gridCol w:w="1227"/>
        <w:gridCol w:w="1440"/>
        <w:gridCol w:w="1537"/>
        <w:gridCol w:w="1163"/>
      </w:tblGrid>
      <w:tr w:rsidR="004A3092" w:rsidRPr="00A10455" w:rsidTr="007E51BB">
        <w:trPr>
          <w:cantSplit/>
        </w:trPr>
        <w:tc>
          <w:tcPr>
            <w:tcW w:w="644" w:type="dxa"/>
            <w:shd w:val="pct20" w:color="auto" w:fill="auto"/>
            <w:vAlign w:val="center"/>
          </w:tcPr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Nr.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3042" w:type="dxa"/>
            <w:shd w:val="pct20" w:color="auto" w:fill="auto"/>
            <w:vAlign w:val="center"/>
          </w:tcPr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Denumirea instituţiei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pct20" w:color="auto" w:fill="auto"/>
            <w:vAlign w:val="center"/>
          </w:tcPr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Planul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pe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anul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(mii lei)</w:t>
            </w:r>
          </w:p>
        </w:tc>
        <w:tc>
          <w:tcPr>
            <w:tcW w:w="1227" w:type="dxa"/>
            <w:shd w:val="pct20" w:color="auto" w:fill="auto"/>
            <w:vAlign w:val="center"/>
          </w:tcPr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Reparaţie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generală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A3092" w:rsidRPr="00A10455" w:rsidRDefault="004A3092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Reparaţia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acoperişu-rilor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A3092" w:rsidRPr="00A10455" w:rsidRDefault="004A3092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Reparaţia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tehnicii sanitare şi a sistemului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de încălzire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Repara-ţia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reţelelor</w:t>
            </w:r>
          </w:p>
          <w:p w:rsidR="004A3092" w:rsidRPr="00A10455" w:rsidRDefault="004A3092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electrice</w:t>
            </w:r>
          </w:p>
          <w:p w:rsidR="004A3092" w:rsidRPr="00A10455" w:rsidRDefault="004A3092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</w:tr>
      <w:tr w:rsidR="004A3092" w:rsidRPr="00A10455" w:rsidTr="007E51BB">
        <w:trPr>
          <w:cantSplit/>
        </w:trPr>
        <w:tc>
          <w:tcPr>
            <w:tcW w:w="644" w:type="dxa"/>
            <w:shd w:val="pct20" w:color="auto" w:fill="auto"/>
          </w:tcPr>
          <w:p w:rsidR="004A3092" w:rsidRPr="00A10455" w:rsidRDefault="004A3092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2" w:type="dxa"/>
            <w:shd w:val="pct20" w:color="auto" w:fill="auto"/>
          </w:tcPr>
          <w:p w:rsidR="004A3092" w:rsidRPr="00A10455" w:rsidRDefault="004A3092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pct20" w:color="auto" w:fill="auto"/>
          </w:tcPr>
          <w:p w:rsidR="004A3092" w:rsidRPr="00A10455" w:rsidRDefault="004A3092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27" w:type="dxa"/>
            <w:shd w:val="pct20" w:color="auto" w:fill="auto"/>
          </w:tcPr>
          <w:p w:rsidR="004A3092" w:rsidRPr="00A10455" w:rsidRDefault="004A3092" w:rsidP="007E51BB">
            <w:pPr>
              <w:ind w:left="-140" w:firstLine="140"/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4A3092" w:rsidRPr="00A10455" w:rsidRDefault="004A3092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4A3092" w:rsidRPr="00A10455" w:rsidRDefault="004A3092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4A3092" w:rsidRPr="00A10455" w:rsidRDefault="004A3092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413E6D" w:rsidRDefault="004A3092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  <w:vAlign w:val="center"/>
          </w:tcPr>
          <w:p w:rsidR="004A3092" w:rsidRDefault="004A3092" w:rsidP="00AC65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0812 </w:t>
            </w:r>
          </w:p>
          <w:p w:rsidR="004A3092" w:rsidRPr="00413E6D" w:rsidRDefault="004A3092" w:rsidP="00AC654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Servicii de sport și cultură fizică: (</w:t>
            </w:r>
            <w:r w:rsidRPr="00413E6D">
              <w:rPr>
                <w:b/>
                <w:b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134" w:type="dxa"/>
          </w:tcPr>
          <w:p w:rsidR="004A3092" w:rsidRDefault="004A3092" w:rsidP="005318A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A3092" w:rsidRDefault="004A3092" w:rsidP="005318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2 207,0</w:t>
            </w:r>
          </w:p>
          <w:p w:rsidR="004A3092" w:rsidRDefault="004A3092" w:rsidP="005318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2180,0</w:t>
            </w:r>
          </w:p>
          <w:p w:rsidR="004A3092" w:rsidRDefault="004A3092" w:rsidP="005318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21,8</w:t>
            </w:r>
          </w:p>
        </w:tc>
        <w:tc>
          <w:tcPr>
            <w:tcW w:w="1227" w:type="dxa"/>
            <w:vAlign w:val="center"/>
          </w:tcPr>
          <w:p w:rsidR="004A3092" w:rsidRPr="00413E6D" w:rsidRDefault="004A3092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4A3092" w:rsidRPr="00413E6D" w:rsidRDefault="004A3092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</w:tcPr>
          <w:p w:rsidR="004A3092" w:rsidRDefault="004A3092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</w:tcPr>
          <w:p w:rsidR="004A3092" w:rsidRPr="00413E6D" w:rsidRDefault="004A3092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413E6D" w:rsidRDefault="004A3092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Pr="00413E6D" w:rsidRDefault="004A3092" w:rsidP="00A174FE">
            <w:pPr>
              <w:rPr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  <w:lang w:val="en-US"/>
              </w:rPr>
              <w:t>Direcţia general</w:t>
            </w:r>
            <w:r>
              <w:rPr>
                <w:b/>
                <w:bCs/>
                <w:sz w:val="24"/>
                <w:szCs w:val="24"/>
                <w:lang w:val="en-US"/>
              </w:rPr>
              <w:t>ă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 xml:space="preserve"> educaţie</w:t>
            </w:r>
            <w:r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 xml:space="preserve"> tineret şi sport 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E9720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0B2DC2">
              <w:rPr>
                <w:b/>
                <w:bCs/>
                <w:color w:val="FF0000"/>
                <w:sz w:val="24"/>
                <w:szCs w:val="24"/>
              </w:rPr>
              <w:t>2207,0</w:t>
            </w:r>
          </w:p>
        </w:tc>
        <w:tc>
          <w:tcPr>
            <w:tcW w:w="1227" w:type="dxa"/>
            <w:vAlign w:val="center"/>
          </w:tcPr>
          <w:p w:rsidR="004A3092" w:rsidRPr="00413E6D" w:rsidRDefault="004A309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4A3092" w:rsidRPr="00413E6D" w:rsidRDefault="004A309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Default="004A309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4A3092" w:rsidRPr="00413E6D" w:rsidRDefault="004A309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081BB2" w:rsidRDefault="004A3092" w:rsidP="00081BB2">
            <w:pPr>
              <w:pStyle w:val="a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Pr="000B2DC2" w:rsidRDefault="004A3092" w:rsidP="00A57216">
            <w:pPr>
              <w:rPr>
                <w:color w:val="332B2B"/>
                <w:sz w:val="24"/>
                <w:szCs w:val="24"/>
                <w:shd w:val="clear" w:color="auto" w:fill="FFFFFF"/>
              </w:rPr>
            </w:pPr>
            <w:r w:rsidRPr="000B2DC2">
              <w:rPr>
                <w:color w:val="332B2B"/>
                <w:sz w:val="24"/>
                <w:szCs w:val="24"/>
                <w:shd w:val="clear" w:color="auto" w:fill="FFFFFF"/>
              </w:rPr>
              <w:t xml:space="preserve">Şcoala sportivă specializată de atletism nr.3, </w:t>
            </w:r>
          </w:p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color w:val="332B2B"/>
                <w:sz w:val="24"/>
                <w:szCs w:val="24"/>
                <w:shd w:val="clear" w:color="auto" w:fill="FFFFFF"/>
              </w:rPr>
              <w:t>bd.Grigore Vieru, 11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</w:rPr>
            </w:pPr>
            <w:r w:rsidRPr="000B2DC2">
              <w:rPr>
                <w:b/>
                <w:bCs/>
                <w:sz w:val="24"/>
                <w:szCs w:val="24"/>
              </w:rPr>
              <w:t>120,0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  <w:r w:rsidRPr="000B2DC2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081BB2" w:rsidRDefault="004A3092" w:rsidP="00081BB2">
            <w:pPr>
              <w:pStyle w:val="a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>Şcoala sportivă nr. 4,</w:t>
            </w:r>
          </w:p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 xml:space="preserve">str. Miron Costin, 24/1        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B2DC2">
              <w:rPr>
                <w:b/>
                <w:bCs/>
                <w:sz w:val="24"/>
                <w:szCs w:val="24"/>
                <w:lang w:val="en-US"/>
              </w:rPr>
              <w:t>240,0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240,0</w:t>
            </w: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081BB2" w:rsidRDefault="004A3092" w:rsidP="00081BB2">
            <w:pPr>
              <w:pStyle w:val="a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 xml:space="preserve">Şcoala sportivă nr. 6, </w:t>
            </w:r>
          </w:p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>str. Ion Pelivan, 30/2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B2DC2">
              <w:rPr>
                <w:b/>
                <w:bCs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  <w:r w:rsidRPr="000B2DC2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081BB2" w:rsidRDefault="004A3092" w:rsidP="00081BB2">
            <w:pPr>
              <w:pStyle w:val="a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  <w:vAlign w:val="center"/>
          </w:tcPr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>Şcoala sportivă nr. 8,</w:t>
            </w:r>
          </w:p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>str. Nicolae Costin, 63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B2DC2">
              <w:rPr>
                <w:b/>
                <w:bCs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  <w:r w:rsidRPr="000B2DC2">
              <w:rPr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081BB2" w:rsidRDefault="004A3092" w:rsidP="00081BB2">
            <w:pPr>
              <w:pStyle w:val="a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  <w:vAlign w:val="center"/>
          </w:tcPr>
          <w:p w:rsidR="004A3092" w:rsidRPr="000B2DC2" w:rsidRDefault="004A3092" w:rsidP="00A57216">
            <w:pPr>
              <w:rPr>
                <w:b/>
                <w:bCs/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>Școala sportivă nr. 11, str. Alecu Russo, 57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B2DC2">
              <w:rPr>
                <w:b/>
                <w:bCs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  <w:r w:rsidRPr="000B2DC2">
              <w:rPr>
                <w:sz w:val="24"/>
                <w:szCs w:val="24"/>
                <w:lang w:val="en-US"/>
              </w:rPr>
              <w:t xml:space="preserve">120,0 </w:t>
            </w: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081BB2" w:rsidRDefault="004A3092" w:rsidP="00081BB2">
            <w:pPr>
              <w:pStyle w:val="a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>Școala sportivă nr. 12,</w:t>
            </w:r>
          </w:p>
          <w:p w:rsidR="004A3092" w:rsidRPr="000B2DC2" w:rsidRDefault="004A3092" w:rsidP="00A57216">
            <w:pPr>
              <w:rPr>
                <w:b/>
                <w:bCs/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 xml:space="preserve"> or. Vadul lui Vodă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B2DC2">
              <w:rPr>
                <w:b/>
                <w:bCs/>
                <w:sz w:val="24"/>
                <w:szCs w:val="24"/>
                <w:lang w:val="en-US"/>
              </w:rPr>
              <w:t>300,0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  <w:r w:rsidRPr="000B2DC2">
              <w:rPr>
                <w:sz w:val="24"/>
                <w:szCs w:val="24"/>
                <w:lang w:val="en-US"/>
              </w:rPr>
              <w:t xml:space="preserve">300,0 </w:t>
            </w: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081BB2" w:rsidRDefault="004A3092" w:rsidP="00081BB2">
            <w:pPr>
              <w:pStyle w:val="a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Pr="000B2DC2" w:rsidRDefault="004A3092" w:rsidP="00A57216">
            <w:pPr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 xml:space="preserve">Școala sportivă nr. 13, </w:t>
            </w:r>
          </w:p>
          <w:p w:rsidR="004A3092" w:rsidRPr="000B2DC2" w:rsidRDefault="004A3092" w:rsidP="00A57216">
            <w:pPr>
              <w:rPr>
                <w:b/>
                <w:bCs/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>or. Cricova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B2DC2">
              <w:rPr>
                <w:b/>
                <w:bCs/>
                <w:sz w:val="24"/>
                <w:szCs w:val="24"/>
                <w:lang w:val="en-US"/>
              </w:rPr>
              <w:t>300,0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</w:rPr>
            </w:pPr>
            <w:r w:rsidRPr="000B2DC2">
              <w:rPr>
                <w:sz w:val="24"/>
                <w:szCs w:val="24"/>
              </w:rPr>
              <w:t>300,0</w:t>
            </w: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081BB2" w:rsidRDefault="004A3092" w:rsidP="00081BB2">
            <w:pPr>
              <w:pStyle w:val="a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Pr="000B2DC2" w:rsidRDefault="004A3092" w:rsidP="00A57216">
            <w:pPr>
              <w:rPr>
                <w:sz w:val="24"/>
                <w:szCs w:val="24"/>
                <w:lang w:val="en-US"/>
              </w:rPr>
            </w:pPr>
            <w:r w:rsidRPr="000B2DC2">
              <w:rPr>
                <w:sz w:val="24"/>
                <w:szCs w:val="24"/>
              </w:rPr>
              <w:t xml:space="preserve">Școala sportivă </w:t>
            </w:r>
            <w:r w:rsidRPr="000B2DC2">
              <w:rPr>
                <w:sz w:val="24"/>
                <w:szCs w:val="24"/>
                <w:lang w:val="en-US"/>
              </w:rPr>
              <w:t>,,Speranța”,</w:t>
            </w:r>
          </w:p>
          <w:p w:rsidR="004A3092" w:rsidRPr="000B2DC2" w:rsidRDefault="004A3092" w:rsidP="00A57216">
            <w:pPr>
              <w:rPr>
                <w:sz w:val="24"/>
                <w:szCs w:val="24"/>
                <w:lang w:val="en-US"/>
              </w:rPr>
            </w:pPr>
            <w:r w:rsidRPr="000B2DC2">
              <w:rPr>
                <w:sz w:val="24"/>
                <w:szCs w:val="24"/>
                <w:lang w:val="en-US"/>
              </w:rPr>
              <w:t>str. Ion Creangă, 47/2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B2DC2">
              <w:rPr>
                <w:b/>
                <w:bCs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sz w:val="24"/>
                <w:szCs w:val="24"/>
              </w:rPr>
            </w:pP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413E6D" w:rsidRDefault="004A3092" w:rsidP="005318A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Pr="000B2DC2" w:rsidRDefault="004A3092" w:rsidP="00A57216">
            <w:pPr>
              <w:rPr>
                <w:b/>
                <w:bCs/>
                <w:sz w:val="24"/>
                <w:szCs w:val="24"/>
              </w:rPr>
            </w:pPr>
            <w:r w:rsidRPr="000B2DC2">
              <w:rPr>
                <w:b/>
                <w:bCs/>
                <w:sz w:val="24"/>
                <w:szCs w:val="24"/>
              </w:rPr>
              <w:t>TOTAL (art. 3111)</w:t>
            </w:r>
          </w:p>
        </w:tc>
        <w:tc>
          <w:tcPr>
            <w:tcW w:w="1134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B2DC2">
              <w:rPr>
                <w:b/>
                <w:bCs/>
                <w:sz w:val="24"/>
                <w:szCs w:val="24"/>
                <w:lang w:val="en-US"/>
              </w:rPr>
              <w:t>2180,0</w:t>
            </w:r>
          </w:p>
        </w:tc>
        <w:tc>
          <w:tcPr>
            <w:tcW w:w="1227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1540,0</w:t>
            </w:r>
          </w:p>
        </w:tc>
        <w:tc>
          <w:tcPr>
            <w:tcW w:w="1440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7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340,0</w:t>
            </w:r>
          </w:p>
        </w:tc>
        <w:tc>
          <w:tcPr>
            <w:tcW w:w="1163" w:type="dxa"/>
            <w:vAlign w:val="center"/>
          </w:tcPr>
          <w:p w:rsidR="004A3092" w:rsidRPr="000B2DC2" w:rsidRDefault="004A3092" w:rsidP="000B2DC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</w:tr>
      <w:tr w:rsidR="004A3092" w:rsidRPr="00413E6D" w:rsidTr="007E51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</w:tcPr>
          <w:p w:rsidR="004A3092" w:rsidRPr="00413E6D" w:rsidRDefault="004A3092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3042" w:type="dxa"/>
          </w:tcPr>
          <w:p w:rsidR="004A3092" w:rsidRDefault="004A3092" w:rsidP="000928DF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</w:t>
            </w:r>
            <w:r w:rsidRPr="00413E6D">
              <w:rPr>
                <w:i/>
                <w:iCs/>
                <w:sz w:val="24"/>
                <w:szCs w:val="24"/>
              </w:rPr>
              <w:t xml:space="preserve"> 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cheltuieli  </w:t>
            </w:r>
          </w:p>
          <w:p w:rsidR="004A3092" w:rsidRPr="00413E6D" w:rsidRDefault="004A3092" w:rsidP="000928D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A3092" w:rsidRPr="00E03834" w:rsidRDefault="004A3092" w:rsidP="000B2DC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21,8</w:t>
            </w:r>
          </w:p>
        </w:tc>
        <w:tc>
          <w:tcPr>
            <w:tcW w:w="1227" w:type="dxa"/>
            <w:vAlign w:val="center"/>
          </w:tcPr>
          <w:p w:rsidR="004A3092" w:rsidRPr="00413E6D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4A3092" w:rsidRPr="00413E6D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4A3092" w:rsidRPr="00413E6D" w:rsidRDefault="004A3092" w:rsidP="000B2DC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4A3092" w:rsidRPr="00413E6D" w:rsidRDefault="004A3092" w:rsidP="000B2D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A3092" w:rsidRDefault="004A3092" w:rsidP="0026126A">
      <w:pPr>
        <w:rPr>
          <w:lang w:val="en-US"/>
        </w:rPr>
      </w:pPr>
    </w:p>
    <w:p w:rsidR="004A3092" w:rsidRDefault="004A3092" w:rsidP="0026126A">
      <w:pPr>
        <w:rPr>
          <w:sz w:val="24"/>
          <w:szCs w:val="24"/>
          <w:lang w:val="en-US"/>
        </w:rPr>
      </w:pPr>
      <w:r w:rsidRPr="00C2055D">
        <w:rPr>
          <w:b/>
          <w:bCs/>
          <w:sz w:val="24"/>
          <w:szCs w:val="24"/>
          <w:lang w:val="en-US"/>
        </w:rPr>
        <w:t>Notă:</w:t>
      </w:r>
      <w:r w:rsidRPr="00C2055D">
        <w:rPr>
          <w:sz w:val="24"/>
          <w:szCs w:val="24"/>
          <w:lang w:val="en-US"/>
        </w:rPr>
        <w:t xml:space="preserve"> În limita alocațiilor prevăzute pentru fiecare instituție pe anul </w:t>
      </w:r>
      <w:r>
        <w:rPr>
          <w:sz w:val="24"/>
          <w:szCs w:val="24"/>
          <w:lang w:val="en-US"/>
        </w:rPr>
        <w:t>respectiv</w:t>
      </w:r>
      <w:r w:rsidRPr="00C2055D">
        <w:rPr>
          <w:sz w:val="24"/>
          <w:szCs w:val="24"/>
          <w:lang w:val="en-US"/>
        </w:rPr>
        <w:t>.</w:t>
      </w:r>
    </w:p>
    <w:p w:rsidR="004A3092" w:rsidRDefault="004A3092" w:rsidP="0026126A">
      <w:pPr>
        <w:rPr>
          <w:sz w:val="24"/>
          <w:szCs w:val="24"/>
          <w:lang w:val="en-US"/>
        </w:rPr>
      </w:pPr>
    </w:p>
    <w:p w:rsidR="004A3092" w:rsidRDefault="004A3092" w:rsidP="00482332">
      <w:pPr>
        <w:jc w:val="right"/>
        <w:rPr>
          <w:lang w:val="en-US"/>
        </w:rPr>
      </w:pPr>
      <w:r>
        <w:rPr>
          <w:lang w:val="en-US"/>
        </w:rPr>
        <w:t>SECRETAR INERIMAR AL CONSILIULUI</w:t>
      </w:r>
    </w:p>
    <w:p w:rsidR="004A3092" w:rsidRDefault="004A3092" w:rsidP="00482332">
      <w:pPr>
        <w:jc w:val="right"/>
        <w:rPr>
          <w:lang w:val="en-US"/>
        </w:rPr>
      </w:pPr>
      <w:r>
        <w:rPr>
          <w:lang w:val="en-US"/>
        </w:rPr>
        <w:t xml:space="preserve">                                                      </w:t>
      </w:r>
    </w:p>
    <w:p w:rsidR="004A3092" w:rsidRPr="00C2055D" w:rsidRDefault="004A3092" w:rsidP="00482332">
      <w:pPr>
        <w:jc w:val="right"/>
        <w:rPr>
          <w:sz w:val="24"/>
          <w:szCs w:val="24"/>
          <w:lang w:val="en-US"/>
        </w:rPr>
      </w:pPr>
      <w:r>
        <w:rPr>
          <w:lang w:val="en-US"/>
        </w:rPr>
        <w:t xml:space="preserve">                                                       Adrian TALMACI</w:t>
      </w:r>
    </w:p>
    <w:sectPr w:rsidR="004A3092" w:rsidRPr="00C2055D" w:rsidSect="008057C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092" w:rsidRDefault="004A3092" w:rsidP="005D057A">
      <w:r>
        <w:separator/>
      </w:r>
    </w:p>
  </w:endnote>
  <w:endnote w:type="continuationSeparator" w:id="0">
    <w:p w:rsidR="004A3092" w:rsidRDefault="004A3092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092" w:rsidRDefault="004A3092" w:rsidP="005D057A">
      <w:r>
        <w:separator/>
      </w:r>
    </w:p>
  </w:footnote>
  <w:footnote w:type="continuationSeparator" w:id="0">
    <w:p w:rsidR="004A3092" w:rsidRDefault="004A3092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006"/>
    <w:rsid w:val="0002192F"/>
    <w:rsid w:val="000257BA"/>
    <w:rsid w:val="000335F2"/>
    <w:rsid w:val="000402B7"/>
    <w:rsid w:val="0004275B"/>
    <w:rsid w:val="00077EB3"/>
    <w:rsid w:val="00081BB2"/>
    <w:rsid w:val="000928DF"/>
    <w:rsid w:val="000B2DC2"/>
    <w:rsid w:val="000E042F"/>
    <w:rsid w:val="000E3F4B"/>
    <w:rsid w:val="00104E5B"/>
    <w:rsid w:val="00121298"/>
    <w:rsid w:val="00126124"/>
    <w:rsid w:val="00130DB5"/>
    <w:rsid w:val="0014023D"/>
    <w:rsid w:val="0016758C"/>
    <w:rsid w:val="0018506D"/>
    <w:rsid w:val="001A14DF"/>
    <w:rsid w:val="001A3BEB"/>
    <w:rsid w:val="001A6DE1"/>
    <w:rsid w:val="001C6D11"/>
    <w:rsid w:val="001C71DE"/>
    <w:rsid w:val="001D68C1"/>
    <w:rsid w:val="001E32E1"/>
    <w:rsid w:val="002034BF"/>
    <w:rsid w:val="002118FB"/>
    <w:rsid w:val="0026126A"/>
    <w:rsid w:val="00291D45"/>
    <w:rsid w:val="002C1E1A"/>
    <w:rsid w:val="002D1B67"/>
    <w:rsid w:val="002F431F"/>
    <w:rsid w:val="00311D03"/>
    <w:rsid w:val="00317812"/>
    <w:rsid w:val="003355AD"/>
    <w:rsid w:val="00340E86"/>
    <w:rsid w:val="003542E4"/>
    <w:rsid w:val="00381F01"/>
    <w:rsid w:val="0038524A"/>
    <w:rsid w:val="00397B65"/>
    <w:rsid w:val="003A4172"/>
    <w:rsid w:val="003A68EE"/>
    <w:rsid w:val="003D154B"/>
    <w:rsid w:val="00413E6D"/>
    <w:rsid w:val="0045101A"/>
    <w:rsid w:val="004803FA"/>
    <w:rsid w:val="00482332"/>
    <w:rsid w:val="00484593"/>
    <w:rsid w:val="00491908"/>
    <w:rsid w:val="00496FC9"/>
    <w:rsid w:val="004A3092"/>
    <w:rsid w:val="004B0B63"/>
    <w:rsid w:val="004C405F"/>
    <w:rsid w:val="004E2F1A"/>
    <w:rsid w:val="00506AA0"/>
    <w:rsid w:val="00516523"/>
    <w:rsid w:val="005260E1"/>
    <w:rsid w:val="005318AE"/>
    <w:rsid w:val="00570481"/>
    <w:rsid w:val="005A61B7"/>
    <w:rsid w:val="005B413D"/>
    <w:rsid w:val="005C296D"/>
    <w:rsid w:val="005C36A3"/>
    <w:rsid w:val="005D057A"/>
    <w:rsid w:val="0063153D"/>
    <w:rsid w:val="00633EEE"/>
    <w:rsid w:val="00645FE7"/>
    <w:rsid w:val="00683CCE"/>
    <w:rsid w:val="006A49B9"/>
    <w:rsid w:val="006C3BCB"/>
    <w:rsid w:val="006C4F9E"/>
    <w:rsid w:val="006E2C99"/>
    <w:rsid w:val="006F5052"/>
    <w:rsid w:val="00700F45"/>
    <w:rsid w:val="00741E45"/>
    <w:rsid w:val="00754185"/>
    <w:rsid w:val="00766268"/>
    <w:rsid w:val="007B6C68"/>
    <w:rsid w:val="007E172D"/>
    <w:rsid w:val="007E51BB"/>
    <w:rsid w:val="007F4499"/>
    <w:rsid w:val="007F4B14"/>
    <w:rsid w:val="00801854"/>
    <w:rsid w:val="008057C7"/>
    <w:rsid w:val="0083512F"/>
    <w:rsid w:val="00850A26"/>
    <w:rsid w:val="00861B15"/>
    <w:rsid w:val="00861D75"/>
    <w:rsid w:val="00897B67"/>
    <w:rsid w:val="00914696"/>
    <w:rsid w:val="00917BEB"/>
    <w:rsid w:val="00930974"/>
    <w:rsid w:val="0097116B"/>
    <w:rsid w:val="00973109"/>
    <w:rsid w:val="009F1D2E"/>
    <w:rsid w:val="009F788A"/>
    <w:rsid w:val="00A10455"/>
    <w:rsid w:val="00A174FE"/>
    <w:rsid w:val="00A57216"/>
    <w:rsid w:val="00A57F44"/>
    <w:rsid w:val="00A60A7D"/>
    <w:rsid w:val="00AC56A8"/>
    <w:rsid w:val="00AC6543"/>
    <w:rsid w:val="00AD5C36"/>
    <w:rsid w:val="00B00C50"/>
    <w:rsid w:val="00B072C2"/>
    <w:rsid w:val="00B15E85"/>
    <w:rsid w:val="00B23F3C"/>
    <w:rsid w:val="00B84CA2"/>
    <w:rsid w:val="00B92EED"/>
    <w:rsid w:val="00BA4920"/>
    <w:rsid w:val="00BC13AE"/>
    <w:rsid w:val="00BD5FCC"/>
    <w:rsid w:val="00BE1323"/>
    <w:rsid w:val="00C07C71"/>
    <w:rsid w:val="00C10491"/>
    <w:rsid w:val="00C144DE"/>
    <w:rsid w:val="00C15C73"/>
    <w:rsid w:val="00C2055D"/>
    <w:rsid w:val="00C2291B"/>
    <w:rsid w:val="00C34C9B"/>
    <w:rsid w:val="00C56C92"/>
    <w:rsid w:val="00C84BB9"/>
    <w:rsid w:val="00C94BE3"/>
    <w:rsid w:val="00C96F04"/>
    <w:rsid w:val="00CA360D"/>
    <w:rsid w:val="00CA776F"/>
    <w:rsid w:val="00CB27FA"/>
    <w:rsid w:val="00CC1DD4"/>
    <w:rsid w:val="00CD7601"/>
    <w:rsid w:val="00D17B23"/>
    <w:rsid w:val="00D625E3"/>
    <w:rsid w:val="00D818EA"/>
    <w:rsid w:val="00D83485"/>
    <w:rsid w:val="00D90D9D"/>
    <w:rsid w:val="00DB099A"/>
    <w:rsid w:val="00DB39DC"/>
    <w:rsid w:val="00DD3077"/>
    <w:rsid w:val="00DE0436"/>
    <w:rsid w:val="00DE5B29"/>
    <w:rsid w:val="00E03834"/>
    <w:rsid w:val="00E30DFD"/>
    <w:rsid w:val="00E3156F"/>
    <w:rsid w:val="00E35D1E"/>
    <w:rsid w:val="00E446AC"/>
    <w:rsid w:val="00E6204E"/>
    <w:rsid w:val="00E65857"/>
    <w:rsid w:val="00E9720C"/>
    <w:rsid w:val="00EA57FA"/>
    <w:rsid w:val="00EB2B2B"/>
    <w:rsid w:val="00EB7006"/>
    <w:rsid w:val="00EC6000"/>
    <w:rsid w:val="00EE0A0B"/>
    <w:rsid w:val="00EF08A6"/>
    <w:rsid w:val="00F00E26"/>
    <w:rsid w:val="00F04A33"/>
    <w:rsid w:val="00F06276"/>
    <w:rsid w:val="00F13765"/>
    <w:rsid w:val="00F26C69"/>
    <w:rsid w:val="00F374EF"/>
    <w:rsid w:val="00F43DBB"/>
    <w:rsid w:val="00F64B40"/>
    <w:rsid w:val="00F7206B"/>
    <w:rsid w:val="00F870F9"/>
    <w:rsid w:val="00F9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06"/>
    <w:rPr>
      <w:rFonts w:ascii="Times New Roman" w:eastAsia="Times New Roman" w:hAnsi="Times New Roman"/>
      <w:sz w:val="28"/>
      <w:szCs w:val="28"/>
      <w:lang w:val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7006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B7006"/>
    <w:rPr>
      <w:rFonts w:ascii="Times New Roman" w:hAnsi="Times New Roman" w:cs="Times New Roman"/>
      <w:b/>
      <w:bCs/>
      <w:sz w:val="20"/>
      <w:szCs w:val="20"/>
      <w:lang w:val="ro-RO" w:eastAsia="ru-RU"/>
    </w:rPr>
  </w:style>
  <w:style w:type="paragraph" w:styleId="Header">
    <w:name w:val="header"/>
    <w:basedOn w:val="Normal"/>
    <w:link w:val="HeaderChar"/>
    <w:uiPriority w:val="99"/>
    <w:semiHidden/>
    <w:rsid w:val="005D05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057A"/>
    <w:rPr>
      <w:rFonts w:ascii="Times New Roman" w:hAnsi="Times New Roman" w:cs="Times New Roman"/>
      <w:sz w:val="28"/>
      <w:szCs w:val="28"/>
      <w:lang w:val="ro-RO" w:eastAsia="ru-RU"/>
    </w:rPr>
  </w:style>
  <w:style w:type="paragraph" w:styleId="Footer">
    <w:name w:val="footer"/>
    <w:basedOn w:val="Normal"/>
    <w:link w:val="FooterChar"/>
    <w:uiPriority w:val="99"/>
    <w:semiHidden/>
    <w:rsid w:val="005D057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057A"/>
    <w:rPr>
      <w:rFonts w:ascii="Times New Roman" w:hAnsi="Times New Roman" w:cs="Times New Roman"/>
      <w:sz w:val="28"/>
      <w:szCs w:val="28"/>
      <w:lang w:val="ro-RO" w:eastAsia="ru-RU"/>
    </w:rPr>
  </w:style>
  <w:style w:type="paragraph" w:customStyle="1" w:styleId="a">
    <w:name w:val="Абзац списка"/>
    <w:basedOn w:val="Normal"/>
    <w:uiPriority w:val="99"/>
    <w:rsid w:val="00EF08A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6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218</Words>
  <Characters>1243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ocalinina</dc:creator>
  <cp:keywords/>
  <dc:description/>
  <cp:lastModifiedBy>alefter</cp:lastModifiedBy>
  <cp:revision>5</cp:revision>
  <cp:lastPrinted>2016-02-10T08:07:00Z</cp:lastPrinted>
  <dcterms:created xsi:type="dcterms:W3CDTF">2017-12-12T08:12:00Z</dcterms:created>
  <dcterms:modified xsi:type="dcterms:W3CDTF">2017-12-15T06:33:00Z</dcterms:modified>
</cp:coreProperties>
</file>